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769"/>
        <w:gridCol w:w="6519"/>
      </w:tblGrid>
      <w:tr w:rsidR="000A4F4E" w:rsidRPr="000A4F4E" w:rsidTr="00482A8B">
        <w:trPr>
          <w:trHeight w:val="510"/>
        </w:trPr>
        <w:tc>
          <w:tcPr>
            <w:tcW w:w="2808" w:type="dxa"/>
            <w:shd w:val="clear" w:color="auto" w:fill="auto"/>
          </w:tcPr>
          <w:p w:rsidR="000A4F4E" w:rsidRPr="000A4F4E" w:rsidRDefault="000A4F4E" w:rsidP="000A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</w:p>
          <w:p w:rsidR="000A4F4E" w:rsidRPr="000A4F4E" w:rsidRDefault="000A4F4E" w:rsidP="000A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0A4F4E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:rsidR="000A4F4E" w:rsidRPr="000A4F4E" w:rsidRDefault="000A4F4E" w:rsidP="000A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</w:p>
          <w:p w:rsidR="000A4F4E" w:rsidRPr="000A4F4E" w:rsidRDefault="000A4F4E" w:rsidP="000A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r w:rsidRPr="000A4F4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0A4F4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0A4F4E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0A4F4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0A4F4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0A4F4E" w:rsidRPr="000A4F4E" w:rsidTr="00482A8B">
        <w:trPr>
          <w:trHeight w:val="510"/>
        </w:trPr>
        <w:tc>
          <w:tcPr>
            <w:tcW w:w="2808" w:type="dxa"/>
            <w:shd w:val="clear" w:color="auto" w:fill="auto"/>
          </w:tcPr>
          <w:p w:rsidR="000A4F4E" w:rsidRPr="000A4F4E" w:rsidRDefault="000A4F4E" w:rsidP="000A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</w:p>
          <w:p w:rsidR="000A4F4E" w:rsidRPr="000A4F4E" w:rsidRDefault="000A4F4E" w:rsidP="000A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0A4F4E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</w:tcPr>
          <w:p w:rsidR="000A4F4E" w:rsidRPr="000A4F4E" w:rsidRDefault="000A4F4E" w:rsidP="000A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  <w:p w:rsidR="000A4F4E" w:rsidRPr="000A4F4E" w:rsidRDefault="000A4F4E" w:rsidP="000A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0A4F4E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0A4F4E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0A4F4E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0A4F4E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0A4F4E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0A4F4E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1"/>
          </w:p>
        </w:tc>
      </w:tr>
    </w:tbl>
    <w:p w:rsidR="000A4F4E" w:rsidRDefault="000A4F4E" w:rsidP="00221886">
      <w:pPr>
        <w:pStyle w:val="Naslov"/>
        <w:spacing w:after="240" w:line="260" w:lineRule="atLeast"/>
        <w:rPr>
          <w:rFonts w:cs="Arial"/>
          <w:sz w:val="28"/>
          <w:szCs w:val="28"/>
        </w:rPr>
      </w:pPr>
    </w:p>
    <w:p w:rsidR="00BD605A" w:rsidRDefault="009070AB" w:rsidP="00221886">
      <w:pPr>
        <w:pStyle w:val="Naslov"/>
        <w:spacing w:after="240" w:line="260" w:lineRule="atLeast"/>
        <w:rPr>
          <w:rFonts w:cs="Arial"/>
          <w:sz w:val="28"/>
          <w:szCs w:val="28"/>
        </w:rPr>
      </w:pPr>
      <w:r w:rsidRPr="009070AB">
        <w:rPr>
          <w:rFonts w:cs="Arial"/>
          <w:sz w:val="28"/>
          <w:szCs w:val="28"/>
        </w:rPr>
        <w:t>FUNKCIONALNE ZAHTEVE</w:t>
      </w:r>
    </w:p>
    <w:p w:rsidR="00DF01CE" w:rsidRDefault="00DF01CE" w:rsidP="00DF01CE">
      <w:pPr>
        <w:spacing w:line="276" w:lineRule="auto"/>
        <w:rPr>
          <w:rFonts w:cs="Arial"/>
          <w:szCs w:val="20"/>
        </w:rPr>
      </w:pPr>
      <w:r w:rsidRPr="00DF01CE">
        <w:t xml:space="preserve">Pod kazensko in materialno odgovornostjo izjavljamo, </w:t>
      </w:r>
      <w:r w:rsidR="005C1509">
        <w:t xml:space="preserve">da v postopku </w:t>
      </w:r>
      <w:r w:rsidRPr="00DF01CE">
        <w:t xml:space="preserve"> javn</w:t>
      </w:r>
      <w:r w:rsidR="005C1509">
        <w:t>ega</w:t>
      </w:r>
      <w:r w:rsidRPr="00DF01CE">
        <w:t xml:space="preserve"> naročil</w:t>
      </w:r>
      <w:r w:rsidR="005C1509">
        <w:t>a</w:t>
      </w:r>
      <w:r w:rsidRPr="00DF01CE">
        <w:t xml:space="preserve"> št. </w:t>
      </w:r>
      <w:r w:rsidRPr="00DF01CE">
        <w:rPr>
          <w:rFonts w:cs="Arial"/>
          <w:b/>
          <w:szCs w:val="20"/>
        </w:rPr>
        <w:t xml:space="preserve">4300-16/2017 »Dobava in vzpostavitev informacijskega sistema za kadrovsko področje in obračun plač v Zavodu RS za zaposlovanje v skladu z veljavnim zakonom o delovnih razmerjih in zakonom o sistemu plač v javnem sektorju (ZSPJS) ter specifičnimi zahtevami naročnika ter vzdrževanje programske opreme za obdobje štirih let)« z oznako ODKIS-16/2017,  </w:t>
      </w:r>
      <w:r w:rsidR="005C1509">
        <w:rPr>
          <w:rFonts w:cs="Arial"/>
          <w:b/>
          <w:szCs w:val="20"/>
        </w:rPr>
        <w:t xml:space="preserve">v okviru </w:t>
      </w:r>
      <w:r w:rsidR="005C1509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 </w:t>
      </w:r>
      <w:r w:rsidR="005C1509">
        <w:rPr>
          <w:rFonts w:cs="Arial"/>
          <w:szCs w:val="20"/>
        </w:rPr>
        <w:t xml:space="preserve">informacijskega sistema </w:t>
      </w:r>
      <w:r>
        <w:rPr>
          <w:rFonts w:cs="Arial"/>
          <w:szCs w:val="20"/>
        </w:rPr>
        <w:t>ponuja</w:t>
      </w:r>
      <w:r w:rsidR="005C1509">
        <w:rPr>
          <w:rFonts w:cs="Arial"/>
          <w:szCs w:val="20"/>
        </w:rPr>
        <w:t>mo</w:t>
      </w:r>
      <w:r>
        <w:rPr>
          <w:rFonts w:cs="Arial"/>
          <w:szCs w:val="20"/>
        </w:rPr>
        <w:t xml:space="preserve"> </w:t>
      </w:r>
      <w:r w:rsidR="005C1509">
        <w:rPr>
          <w:rFonts w:cs="Arial"/>
          <w:szCs w:val="20"/>
        </w:rPr>
        <w:t xml:space="preserve">rešitve </w:t>
      </w:r>
      <w:r>
        <w:rPr>
          <w:rFonts w:cs="Arial"/>
          <w:szCs w:val="20"/>
        </w:rPr>
        <w:t>spodaj označen</w:t>
      </w:r>
      <w:r w:rsidR="005C1509">
        <w:rPr>
          <w:rFonts w:cs="Arial"/>
          <w:szCs w:val="20"/>
        </w:rPr>
        <w:t>ih</w:t>
      </w:r>
      <w:r>
        <w:rPr>
          <w:rFonts w:cs="Arial"/>
          <w:szCs w:val="20"/>
        </w:rPr>
        <w:t xml:space="preserve"> funkcionaln</w:t>
      </w:r>
      <w:r w:rsidR="005C1509">
        <w:rPr>
          <w:rFonts w:cs="Arial"/>
          <w:szCs w:val="20"/>
        </w:rPr>
        <w:t>ih</w:t>
      </w:r>
      <w:r>
        <w:rPr>
          <w:rFonts w:cs="Arial"/>
          <w:szCs w:val="20"/>
        </w:rPr>
        <w:t xml:space="preserve"> zahtev </w:t>
      </w:r>
      <w:r w:rsidRPr="005C1509">
        <w:rPr>
          <w:rFonts w:cs="Arial"/>
          <w:b/>
          <w:szCs w:val="20"/>
        </w:rPr>
        <w:t>brez potrebnih dodatnih nadgradenj sistema.</w:t>
      </w:r>
    </w:p>
    <w:p w:rsidR="00DF01CE" w:rsidRPr="00DF01CE" w:rsidRDefault="00DF01CE" w:rsidP="00DF01CE"/>
    <w:p w:rsidR="000A5951" w:rsidRPr="009070AB" w:rsidRDefault="000A5951" w:rsidP="00221886">
      <w:pPr>
        <w:rPr>
          <w:rFonts w:cs="Arial"/>
        </w:rPr>
      </w:pPr>
    </w:p>
    <w:tbl>
      <w:tblPr>
        <w:tblW w:w="963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41"/>
        <w:gridCol w:w="1941"/>
        <w:gridCol w:w="1818"/>
        <w:gridCol w:w="4079"/>
        <w:gridCol w:w="245"/>
      </w:tblGrid>
      <w:tr w:rsidR="009070AB" w:rsidRPr="009070AB" w:rsidTr="00403E7B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70AB" w:rsidRPr="008D57C6" w:rsidRDefault="008D57C6" w:rsidP="004640F6">
            <w:pPr>
              <w:spacing w:line="240" w:lineRule="auto"/>
              <w:rPr>
                <w:rFonts w:eastAsia="Times New Roman" w:cs="Arial"/>
                <w:b/>
                <w:color w:val="000000"/>
                <w:lang w:eastAsia="sl-SI"/>
              </w:rPr>
            </w:pPr>
            <w:r w:rsidRPr="008D57C6">
              <w:rPr>
                <w:rFonts w:eastAsia="Times New Roman" w:cs="Arial"/>
                <w:b/>
                <w:color w:val="000000"/>
                <w:lang w:eastAsia="sl-SI"/>
              </w:rPr>
              <w:t>Označite z X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70AB" w:rsidRPr="008D57C6" w:rsidRDefault="00FA6074" w:rsidP="004640F6">
            <w:pPr>
              <w:spacing w:line="240" w:lineRule="auto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proofErr w:type="spellStart"/>
            <w:r w:rsidRPr="008D57C6">
              <w:rPr>
                <w:rFonts w:eastAsia="Times New Roman" w:cs="Arial"/>
                <w:b/>
                <w:color w:val="000000"/>
                <w:lang w:eastAsia="sl-SI"/>
              </w:rPr>
              <w:t>Zap</w:t>
            </w:r>
            <w:proofErr w:type="spellEnd"/>
            <w:r w:rsidRPr="008D57C6">
              <w:rPr>
                <w:rFonts w:eastAsia="Times New Roman" w:cs="Arial"/>
                <w:b/>
                <w:color w:val="000000"/>
                <w:lang w:eastAsia="sl-SI"/>
              </w:rPr>
              <w:t xml:space="preserve">. </w:t>
            </w:r>
            <w:r w:rsidR="009070AB" w:rsidRPr="008D57C6">
              <w:rPr>
                <w:rFonts w:eastAsia="Times New Roman" w:cs="Arial"/>
                <w:b/>
                <w:color w:val="000000"/>
                <w:lang w:eastAsia="sl-SI"/>
              </w:rPr>
              <w:t xml:space="preserve">št </w:t>
            </w:r>
          </w:p>
        </w:tc>
        <w:tc>
          <w:tcPr>
            <w:tcW w:w="783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70AB" w:rsidRPr="008D57C6" w:rsidRDefault="009070AB" w:rsidP="004640F6">
            <w:pPr>
              <w:spacing w:line="240" w:lineRule="auto"/>
              <w:ind w:left="-674" w:firstLine="674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r w:rsidRPr="008D57C6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>Funkcionalne zahteve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16016D">
              <w:rPr>
                <w:rFonts w:cs="Arial"/>
                <w:color w:val="000000"/>
                <w:szCs w:val="20"/>
                <w:lang w:eastAsia="sl-SI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9070AB">
              <w:rPr>
                <w:rFonts w:eastAsia="Times New Roman" w:cs="Arial"/>
                <w:color w:val="000000"/>
                <w:szCs w:val="20"/>
                <w:lang w:eastAsia="sl-SI"/>
              </w:rPr>
              <w:t> </w:t>
            </w: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:rsidR="008D57C6" w:rsidRPr="005A646A" w:rsidRDefault="000A4F4E" w:rsidP="008D57C6">
            <w:pPr>
              <w:contextualSpacing/>
              <w:jc w:val="left"/>
              <w:rPr>
                <w:rFonts w:eastAsiaTheme="minorHAnsi" w:cs="Arial"/>
                <w:b/>
              </w:rPr>
            </w:pPr>
            <w:r>
              <w:rPr>
                <w:rFonts w:eastAsiaTheme="minorHAnsi" w:cs="Arial"/>
                <w:b/>
              </w:rPr>
              <w:t xml:space="preserve">Funkcionalnosti </w:t>
            </w:r>
            <w:r w:rsidR="008D57C6" w:rsidRPr="005A646A">
              <w:rPr>
                <w:rFonts w:eastAsiaTheme="minorHAnsi" w:cs="Arial"/>
                <w:b/>
              </w:rPr>
              <w:t>modula Plače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D627A1" w:rsidRDefault="008D57C6" w:rsidP="008D57C6">
            <w:pPr>
              <w:contextualSpacing/>
              <w:jc w:val="left"/>
              <w:rPr>
                <w:rFonts w:eastAsiaTheme="minorHAnsi" w:cs="Arial"/>
              </w:rPr>
            </w:pPr>
            <w:r w:rsidRPr="00D627A1">
              <w:rPr>
                <w:rFonts w:eastAsiaTheme="minorHAnsi" w:cs="Arial"/>
              </w:rPr>
              <w:t>Obračun plač v skladu z Uredbo o enotni metodologiji in obrazcih za obračun in izplačilo plač v javnem sektorju; ta uredba določa enotno metodologijo in obrazce za obračun in izplačilo plač v javnem sektorju, na podlagi katerih morajo v skladu s prvim odstavkom 40. člena Zakona o sistemu plač v javnem sektorju izplačevalci obračunavati in izplačevati plače</w:t>
            </w:r>
            <w:r w:rsidR="00D2099B">
              <w:rPr>
                <w:rFonts w:eastAsiaTheme="minorHAnsi" w:cs="Arial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D627A1" w:rsidRDefault="008D57C6" w:rsidP="008D57C6">
            <w:pPr>
              <w:contextualSpacing/>
              <w:jc w:val="left"/>
              <w:rPr>
                <w:rFonts w:eastAsiaTheme="minorHAnsi" w:cs="Arial"/>
              </w:rPr>
            </w:pPr>
            <w:r w:rsidRPr="00D627A1">
              <w:rPr>
                <w:rFonts w:eastAsiaTheme="minorHAnsi" w:cs="Arial"/>
              </w:rPr>
              <w:t>Poročanje na AJPES v skladu s Pravilnikom o metodologiji za posredovanje in analizo podatkov o plačah, drugih izplačilih in številu zaposlenih v javnem sektorju, ta pravilnik določa metodologijo za posredovanje in analizo podatkov o plačah in drugih izplačilih (IS-PAP) ter o številu zaposlenih v javnem sektorju</w:t>
            </w:r>
            <w:r w:rsidR="00D2099B">
              <w:rPr>
                <w:rFonts w:eastAsiaTheme="minorHAnsi" w:cs="Arial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D627A1" w:rsidRDefault="008D57C6" w:rsidP="008D57C6">
            <w:pPr>
              <w:contextualSpacing/>
              <w:jc w:val="left"/>
              <w:rPr>
                <w:rFonts w:eastAsiaTheme="minorHAnsi" w:cs="Arial"/>
              </w:rPr>
            </w:pPr>
            <w:r w:rsidRPr="00D627A1">
              <w:rPr>
                <w:rFonts w:eastAsiaTheme="minorHAnsi" w:cs="Arial"/>
              </w:rPr>
              <w:t>Samodejni prenos podatkov o prisotnosti zaposlenih v Plače iz aplikacije za Evidenco delovnega časa</w:t>
            </w:r>
            <w:r w:rsidR="00D2099B">
              <w:rPr>
                <w:rFonts w:eastAsiaTheme="minorHAnsi" w:cs="Arial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D627A1" w:rsidRDefault="008D57C6" w:rsidP="008D57C6">
            <w:pPr>
              <w:contextualSpacing/>
              <w:jc w:val="left"/>
              <w:rPr>
                <w:rFonts w:eastAsiaTheme="minorHAnsi" w:cs="Arial"/>
              </w:rPr>
            </w:pPr>
            <w:r w:rsidRPr="00D627A1">
              <w:rPr>
                <w:rFonts w:eastAsiaTheme="minorHAnsi" w:cs="Arial"/>
              </w:rPr>
              <w:t>Samodejni prenos podatkov o stroških dela v aplikacijo glavna knjiga</w:t>
            </w:r>
            <w:r w:rsidR="00D2099B">
              <w:rPr>
                <w:rFonts w:eastAsiaTheme="minorHAnsi" w:cs="Arial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D627A1" w:rsidRDefault="008D57C6" w:rsidP="008D57C6">
            <w:pPr>
              <w:contextualSpacing/>
              <w:jc w:val="left"/>
              <w:rPr>
                <w:rFonts w:eastAsiaTheme="minorHAnsi" w:cs="Arial"/>
              </w:rPr>
            </w:pPr>
            <w:r w:rsidRPr="00D627A1">
              <w:rPr>
                <w:rFonts w:eastAsiaTheme="minorHAnsi" w:cs="Arial"/>
              </w:rPr>
              <w:t>Obračun in poročanje o kolektivnem dodatnem pokojninskem zavarovanju javnih uslužbencev (KDPZJU)</w:t>
            </w:r>
            <w:r w:rsidR="00D2099B">
              <w:rPr>
                <w:rFonts w:eastAsiaTheme="minorHAnsi" w:cs="Arial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16016D">
              <w:rPr>
                <w:rFonts w:cs="Arial"/>
                <w:color w:val="000000"/>
                <w:szCs w:val="20"/>
                <w:lang w:eastAsia="sl-SI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vAlign w:val="center"/>
          </w:tcPr>
          <w:p w:rsidR="008D57C6" w:rsidRPr="00BC7B89" w:rsidRDefault="008D57C6" w:rsidP="008D57C6">
            <w:pPr>
              <w:jc w:val="left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>Funkcionalnosti modula KIS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27711A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27711A">
              <w:rPr>
                <w:rFonts w:eastAsia="Times New Roman" w:cs="Arial"/>
                <w:color w:val="000000"/>
                <w:szCs w:val="20"/>
                <w:lang w:eastAsia="sl-SI"/>
              </w:rPr>
              <w:t>Organizacijska shema – izris organigrama po nivojih, časovna opredeljenost in spremljanje sprememb, pregled vodij po OE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BC7B89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BC7B89"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Sistemizacija </w:t>
            </w:r>
            <w:r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delovnih mest po OE z opisi delovnih mest  in </w:t>
            </w:r>
            <w:proofErr w:type="spellStart"/>
            <w:r>
              <w:rPr>
                <w:rFonts w:eastAsia="Times New Roman" w:cs="Arial"/>
                <w:color w:val="000000"/>
                <w:szCs w:val="20"/>
                <w:lang w:eastAsia="sl-SI"/>
              </w:rPr>
              <w:t>signirni</w:t>
            </w:r>
            <w:proofErr w:type="spellEnd"/>
            <w:r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 načrt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D57C6" w:rsidRPr="00BC7B89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Selekcija in izbor kandidatov ter </w:t>
            </w:r>
            <w:proofErr w:type="spellStart"/>
            <w:r>
              <w:rPr>
                <w:rFonts w:eastAsia="Times New Roman" w:cs="Arial"/>
                <w:color w:val="000000"/>
                <w:szCs w:val="20"/>
                <w:lang w:eastAsia="sl-SI"/>
              </w:rPr>
              <w:t>kompetenčni</w:t>
            </w:r>
            <w:proofErr w:type="spellEnd"/>
            <w:r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 model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705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</w:p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C6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Kadrovski postopki v skladu z ZDR-1 in v povezavi s sistemizacijo delovnih mest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Letni razgovori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  <w:r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 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57C6">
              <w:rPr>
                <w:rFonts w:eastAsia="Times New Roman" w:cs="Arial"/>
                <w:color w:val="000000"/>
                <w:lang w:eastAsia="sl-SI"/>
              </w:rPr>
              <w:t>Pooblastila – v skladu z Zakonom o upravnem postopku, Uredbo o upravnem poslovanju in internimi akti</w:t>
            </w:r>
            <w:r w:rsidR="00D2099B">
              <w:rPr>
                <w:rFonts w:eastAsia="Times New Roman" w:cs="Arial"/>
                <w:color w:val="00000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lastRenderedPageBreak/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BC7B89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Ocenjevanje zaposlenih in n</w:t>
            </w:r>
            <w:r w:rsidRPr="00BC7B89">
              <w:rPr>
                <w:rFonts w:eastAsia="Times New Roman" w:cs="Arial"/>
                <w:color w:val="000000"/>
                <w:szCs w:val="20"/>
                <w:lang w:eastAsia="sl-SI"/>
              </w:rPr>
              <w:t>apredovanja</w:t>
            </w:r>
            <w:r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 zaposlenih v skladu z </w:t>
            </w:r>
            <w:r w:rsidRPr="00E010E4">
              <w:rPr>
                <w:rFonts w:cs="Arial"/>
                <w:szCs w:val="20"/>
              </w:rPr>
              <w:t>Zakon</w:t>
            </w:r>
            <w:r>
              <w:rPr>
                <w:rFonts w:cs="Arial"/>
                <w:szCs w:val="20"/>
              </w:rPr>
              <w:t>om</w:t>
            </w:r>
            <w:r w:rsidRPr="00E010E4">
              <w:rPr>
                <w:rFonts w:cs="Arial"/>
                <w:szCs w:val="20"/>
              </w:rPr>
              <w:t xml:space="preserve"> o sistemu plač v javnem sektorju</w:t>
            </w:r>
            <w:r>
              <w:rPr>
                <w:rFonts w:cs="Arial"/>
                <w:szCs w:val="20"/>
              </w:rPr>
              <w:t xml:space="preserve"> in</w:t>
            </w:r>
            <w:r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 Pravilnikom o napredovanju javnih uslužbencev v plačne razrede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BC7B89">
              <w:rPr>
                <w:rFonts w:eastAsia="Times New Roman" w:cs="Arial"/>
                <w:color w:val="000000"/>
                <w:szCs w:val="20"/>
                <w:lang w:eastAsia="sl-SI"/>
              </w:rPr>
              <w:t>Izobraževanje zaposlenih</w:t>
            </w:r>
            <w:r>
              <w:rPr>
                <w:rFonts w:eastAsia="Times New Roman" w:cs="Arial"/>
                <w:color w:val="000000"/>
                <w:szCs w:val="20"/>
                <w:lang w:eastAsia="sl-SI"/>
              </w:rPr>
              <w:t xml:space="preserve"> in strokovni izpiti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858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Mednarodno sodelovanje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D57C6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Odsotnosti zaposlenih v povezavi z evidenco delovnega časa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C6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Varnost pri delu in zdravniški pregledi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Default="008D57C6" w:rsidP="008D57C6">
            <w:pPr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Evidenca dijakov in študentov na obvezni praksi</w:t>
            </w:r>
            <w:r w:rsidR="00D2099B">
              <w:rPr>
                <w:rFonts w:eastAsia="Times New Roman" w:cs="Arial"/>
                <w:color w:val="000000"/>
                <w:szCs w:val="20"/>
                <w:lang w:eastAsia="sl-SI"/>
              </w:rPr>
              <w:t>.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vAlign w:val="center"/>
          </w:tcPr>
          <w:p w:rsidR="008D57C6" w:rsidRPr="005A646A" w:rsidRDefault="00CA0526" w:rsidP="008D57C6">
            <w:pPr>
              <w:contextualSpacing/>
              <w:jc w:val="left"/>
              <w:rPr>
                <w:rFonts w:eastAsiaTheme="minorHAnsi" w:cs="Arial"/>
                <w:b/>
              </w:rPr>
            </w:pPr>
            <w:r w:rsidRPr="00CA0526">
              <w:rPr>
                <w:rFonts w:eastAsiaTheme="minorHAnsi" w:cs="Arial"/>
                <w:b/>
              </w:rPr>
              <w:t>Funkcionalnost integracije katerega koli informacijskega sistema z elektronskim dokumentarnim sistemom (EDS-GC)</w:t>
            </w:r>
          </w:p>
        </w:tc>
      </w:tr>
      <w:tr w:rsidR="008D57C6" w:rsidRPr="009070AB" w:rsidTr="008D57C6">
        <w:trPr>
          <w:gridAfter w:val="1"/>
          <w:wAfter w:w="245" w:type="dxa"/>
          <w:trHeight w:val="503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D57C6" w:rsidRPr="009070AB" w:rsidRDefault="008D57C6" w:rsidP="008D57C6">
            <w:pPr>
              <w:spacing w:line="240" w:lineRule="auto"/>
              <w:jc w:val="left"/>
              <w:rPr>
                <w:rFonts w:eastAsia="Times New Roman" w:cs="Arial"/>
                <w:color w:val="000000"/>
                <w:lang w:eastAsia="sl-SI"/>
              </w:rPr>
            </w:pP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instrText xml:space="preserve"> FORMTEXT </w:instrText>
            </w:r>
            <w:r w:rsidRPr="008D7562">
              <w:rPr>
                <w:rFonts w:eastAsia="Times New Roman" w:cs="Arial"/>
                <w:color w:val="000000"/>
                <w:lang w:eastAsia="sl-SI"/>
              </w:rPr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separate"/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t> </w:t>
            </w:r>
            <w:r w:rsidRPr="008D7562">
              <w:rPr>
                <w:rFonts w:eastAsia="Times New Roman" w:cs="Arial"/>
                <w:color w:val="000000"/>
                <w:lang w:eastAsia="sl-SI"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C6" w:rsidRPr="008D57C6" w:rsidRDefault="008D57C6" w:rsidP="008D57C6">
            <w:pPr>
              <w:pStyle w:val="Odstavekseznama"/>
              <w:numPr>
                <w:ilvl w:val="0"/>
                <w:numId w:val="38"/>
              </w:numPr>
              <w:spacing w:line="240" w:lineRule="auto"/>
              <w:jc w:val="left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</w:tc>
        <w:tc>
          <w:tcPr>
            <w:tcW w:w="783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57C6" w:rsidRPr="00D627A1" w:rsidRDefault="00CA0526" w:rsidP="008D57C6">
            <w:pPr>
              <w:contextualSpacing/>
              <w:jc w:val="left"/>
              <w:rPr>
                <w:rFonts w:eastAsiaTheme="minorHAnsi" w:cs="Arial"/>
              </w:rPr>
            </w:pPr>
            <w:r w:rsidRPr="00CA0526">
              <w:rPr>
                <w:rFonts w:eastAsiaTheme="minorHAnsi" w:cs="Arial"/>
              </w:rPr>
              <w:t>Integracije katerega koli informacijskega sistema z elektronskim dokumentarnim sistemom EDS-GC</w:t>
            </w:r>
          </w:p>
        </w:tc>
      </w:tr>
      <w:tr w:rsidR="008D57C6" w:rsidRPr="009070AB" w:rsidTr="00FA607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41"/>
          <w:jc w:val="center"/>
        </w:trPr>
        <w:tc>
          <w:tcPr>
            <w:tcW w:w="3491" w:type="dxa"/>
            <w:gridSpan w:val="3"/>
          </w:tcPr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Pr="009070AB" w:rsidRDefault="008D57C6" w:rsidP="00C03CF7">
            <w:pPr>
              <w:rPr>
                <w:rFonts w:cs="Arial"/>
                <w:szCs w:val="20"/>
              </w:rPr>
            </w:pPr>
            <w:r w:rsidRPr="009070AB">
              <w:rPr>
                <w:rFonts w:cs="Arial"/>
                <w:szCs w:val="20"/>
              </w:rPr>
              <w:t xml:space="preserve">Kraj: </w:t>
            </w:r>
            <w:r w:rsidRPr="009070AB">
              <w:rPr>
                <w:rFonts w:cs="Arial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070AB">
              <w:rPr>
                <w:rFonts w:cs="Arial"/>
                <w:szCs w:val="20"/>
              </w:rPr>
              <w:instrText xml:space="preserve"> FORMTEXT </w:instrText>
            </w:r>
            <w:r w:rsidRPr="009070AB">
              <w:rPr>
                <w:rFonts w:cs="Arial"/>
                <w:szCs w:val="20"/>
              </w:rPr>
            </w:r>
            <w:r w:rsidRPr="009070AB">
              <w:rPr>
                <w:rFonts w:cs="Arial"/>
                <w:szCs w:val="20"/>
              </w:rPr>
              <w:fldChar w:fldCharType="separate"/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Pr="009070AB" w:rsidRDefault="008D57C6" w:rsidP="00C03CF7">
            <w:pPr>
              <w:rPr>
                <w:rFonts w:cs="Arial"/>
                <w:szCs w:val="20"/>
              </w:rPr>
            </w:pPr>
          </w:p>
        </w:tc>
        <w:tc>
          <w:tcPr>
            <w:tcW w:w="4324" w:type="dxa"/>
            <w:gridSpan w:val="2"/>
          </w:tcPr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Default="008D57C6" w:rsidP="00C03CF7">
            <w:pPr>
              <w:rPr>
                <w:rFonts w:cs="Arial"/>
                <w:szCs w:val="20"/>
              </w:rPr>
            </w:pPr>
          </w:p>
          <w:p w:rsidR="008D57C6" w:rsidRPr="009070AB" w:rsidRDefault="008D57C6" w:rsidP="00C03CF7">
            <w:pPr>
              <w:rPr>
                <w:rFonts w:cs="Arial"/>
                <w:szCs w:val="20"/>
              </w:rPr>
            </w:pPr>
            <w:r w:rsidRPr="009070AB">
              <w:rPr>
                <w:rFonts w:cs="Arial"/>
                <w:szCs w:val="20"/>
              </w:rPr>
              <w:t>Ime in priimek odgovorne osebe:</w:t>
            </w:r>
          </w:p>
          <w:p w:rsidR="008D57C6" w:rsidRPr="009070AB" w:rsidRDefault="008D57C6" w:rsidP="00C03CF7">
            <w:pPr>
              <w:rPr>
                <w:rFonts w:cs="Arial"/>
                <w:szCs w:val="20"/>
              </w:rPr>
            </w:pPr>
            <w:r w:rsidRPr="009070AB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070AB">
              <w:rPr>
                <w:rFonts w:cs="Arial"/>
                <w:szCs w:val="20"/>
              </w:rPr>
              <w:instrText xml:space="preserve"> FORMTEXT </w:instrText>
            </w:r>
            <w:r w:rsidRPr="009070AB">
              <w:rPr>
                <w:rFonts w:cs="Arial"/>
                <w:szCs w:val="20"/>
              </w:rPr>
            </w:r>
            <w:r w:rsidRPr="009070AB">
              <w:rPr>
                <w:rFonts w:cs="Arial"/>
                <w:szCs w:val="20"/>
              </w:rPr>
              <w:fldChar w:fldCharType="separate"/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fldChar w:fldCharType="end"/>
            </w:r>
          </w:p>
          <w:p w:rsidR="008D57C6" w:rsidRPr="009070AB" w:rsidRDefault="008D57C6" w:rsidP="00C03CF7">
            <w:pPr>
              <w:rPr>
                <w:rFonts w:cs="Arial"/>
                <w:szCs w:val="20"/>
              </w:rPr>
            </w:pPr>
          </w:p>
        </w:tc>
      </w:tr>
      <w:tr w:rsidR="008D57C6" w:rsidRPr="009070AB" w:rsidTr="00FA607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83"/>
          <w:jc w:val="center"/>
        </w:trPr>
        <w:tc>
          <w:tcPr>
            <w:tcW w:w="3491" w:type="dxa"/>
            <w:gridSpan w:val="3"/>
          </w:tcPr>
          <w:p w:rsidR="008D57C6" w:rsidRPr="009070AB" w:rsidRDefault="008D57C6" w:rsidP="00C03CF7">
            <w:pPr>
              <w:rPr>
                <w:rFonts w:cs="Arial"/>
                <w:szCs w:val="20"/>
              </w:rPr>
            </w:pPr>
            <w:r w:rsidRPr="009070AB">
              <w:rPr>
                <w:rFonts w:cs="Arial"/>
                <w:szCs w:val="20"/>
              </w:rPr>
              <w:t>Datum</w:t>
            </w:r>
            <w:r w:rsidRPr="009070AB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070AB">
              <w:rPr>
                <w:rFonts w:cs="Arial"/>
                <w:szCs w:val="20"/>
              </w:rPr>
              <w:instrText xml:space="preserve"> FORMTEXT </w:instrText>
            </w:r>
            <w:r w:rsidR="00CA0526">
              <w:rPr>
                <w:rFonts w:cs="Arial"/>
                <w:szCs w:val="20"/>
              </w:rPr>
            </w:r>
            <w:r w:rsidR="00CA0526">
              <w:rPr>
                <w:rFonts w:cs="Arial"/>
                <w:szCs w:val="20"/>
              </w:rPr>
              <w:fldChar w:fldCharType="separate"/>
            </w:r>
            <w:r w:rsidRPr="009070AB">
              <w:rPr>
                <w:rFonts w:cs="Arial"/>
                <w:szCs w:val="20"/>
              </w:rPr>
              <w:fldChar w:fldCharType="end"/>
            </w:r>
            <w:r w:rsidRPr="009070AB">
              <w:rPr>
                <w:rFonts w:cs="Arial"/>
                <w:szCs w:val="20"/>
              </w:rPr>
              <w:t xml:space="preserve">: </w:t>
            </w:r>
            <w:r w:rsidRPr="009070AB">
              <w:rPr>
                <w:rFonts w:cs="Arial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070AB">
              <w:rPr>
                <w:rFonts w:cs="Arial"/>
                <w:szCs w:val="20"/>
              </w:rPr>
              <w:instrText xml:space="preserve"> FORMTEXT </w:instrText>
            </w:r>
            <w:r w:rsidRPr="009070AB">
              <w:rPr>
                <w:rFonts w:cs="Arial"/>
                <w:szCs w:val="20"/>
              </w:rPr>
            </w:r>
            <w:r w:rsidRPr="009070AB">
              <w:rPr>
                <w:rFonts w:cs="Arial"/>
                <w:szCs w:val="20"/>
              </w:rPr>
              <w:fldChar w:fldCharType="separate"/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t> </w:t>
            </w:r>
            <w:r w:rsidRPr="009070AB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8D57C6" w:rsidRPr="009070AB" w:rsidRDefault="008D57C6" w:rsidP="00C03CF7">
            <w:pPr>
              <w:rPr>
                <w:rFonts w:cs="Arial"/>
                <w:szCs w:val="20"/>
              </w:rPr>
            </w:pPr>
            <w:r w:rsidRPr="009070AB">
              <w:rPr>
                <w:rFonts w:cs="Arial"/>
                <w:szCs w:val="20"/>
              </w:rPr>
              <w:t>Žig</w:t>
            </w:r>
          </w:p>
        </w:tc>
        <w:tc>
          <w:tcPr>
            <w:tcW w:w="4324" w:type="dxa"/>
            <w:gridSpan w:val="2"/>
          </w:tcPr>
          <w:p w:rsidR="008D57C6" w:rsidRPr="009070AB" w:rsidRDefault="008D57C6" w:rsidP="00C03CF7">
            <w:pPr>
              <w:rPr>
                <w:rFonts w:cs="Arial"/>
                <w:szCs w:val="20"/>
              </w:rPr>
            </w:pPr>
            <w:r w:rsidRPr="009070AB">
              <w:rPr>
                <w:rFonts w:cs="Arial"/>
                <w:szCs w:val="20"/>
              </w:rPr>
              <w:t>________________________</w:t>
            </w:r>
          </w:p>
          <w:p w:rsidR="008D57C6" w:rsidRPr="009070AB" w:rsidRDefault="008D57C6" w:rsidP="00C03CF7">
            <w:pPr>
              <w:rPr>
                <w:rFonts w:cs="Arial"/>
                <w:sz w:val="16"/>
                <w:szCs w:val="16"/>
              </w:rPr>
            </w:pPr>
            <w:r w:rsidRPr="009070AB">
              <w:rPr>
                <w:rFonts w:cs="Arial"/>
                <w:sz w:val="16"/>
                <w:szCs w:val="16"/>
              </w:rPr>
              <w:t>Podpis odgovorne osebe</w:t>
            </w:r>
          </w:p>
        </w:tc>
      </w:tr>
    </w:tbl>
    <w:p w:rsidR="00481449" w:rsidRPr="009070AB" w:rsidRDefault="00481449" w:rsidP="00DD3903">
      <w:pPr>
        <w:spacing w:after="120"/>
        <w:rPr>
          <w:rFonts w:cs="Arial"/>
          <w:szCs w:val="20"/>
        </w:rPr>
      </w:pPr>
      <w:bookmarkStart w:id="2" w:name="_GoBack"/>
      <w:bookmarkEnd w:id="2"/>
    </w:p>
    <w:sectPr w:rsidR="00481449" w:rsidRPr="009070AB" w:rsidSect="000A4F4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799" w:right="1417" w:bottom="1417" w:left="1417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F89" w:rsidRDefault="00593F89" w:rsidP="00107834">
      <w:pPr>
        <w:spacing w:line="240" w:lineRule="auto"/>
      </w:pPr>
      <w:r>
        <w:separator/>
      </w:r>
    </w:p>
  </w:endnote>
  <w:endnote w:type="continuationSeparator" w:id="0">
    <w:p w:rsidR="00593F89" w:rsidRDefault="00593F8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Arial"/>
        <w:sz w:val="18"/>
        <w:szCs w:val="18"/>
      </w:rPr>
      <w:id w:val="-1063244761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D57C6" w:rsidRPr="008D57C6" w:rsidRDefault="008D57C6" w:rsidP="008D57C6">
            <w:pPr>
              <w:pStyle w:val="Noga"/>
              <w:pBdr>
                <w:top w:val="single" w:sz="4" w:space="1" w:color="auto"/>
              </w:pBdr>
              <w:jc w:val="right"/>
              <w:rPr>
                <w:rFonts w:cs="Arial"/>
                <w:sz w:val="18"/>
                <w:szCs w:val="18"/>
              </w:rPr>
            </w:pPr>
            <w:r w:rsidRPr="008D57C6">
              <w:rPr>
                <w:rFonts w:cs="Arial"/>
                <w:sz w:val="18"/>
                <w:szCs w:val="18"/>
              </w:rPr>
              <w:t xml:space="preserve">Stran </w:t>
            </w:r>
            <w:r w:rsidRPr="008D57C6">
              <w:rPr>
                <w:rFonts w:cs="Arial"/>
                <w:bCs/>
                <w:sz w:val="18"/>
                <w:szCs w:val="18"/>
              </w:rPr>
              <w:fldChar w:fldCharType="begin"/>
            </w:r>
            <w:r w:rsidRPr="008D57C6">
              <w:rPr>
                <w:rFonts w:cs="Arial"/>
                <w:bCs/>
                <w:sz w:val="18"/>
                <w:szCs w:val="18"/>
              </w:rPr>
              <w:instrText>PAGE</w:instrText>
            </w:r>
            <w:r w:rsidRPr="008D57C6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CA0526">
              <w:rPr>
                <w:rFonts w:cs="Arial"/>
                <w:bCs/>
                <w:noProof/>
                <w:sz w:val="18"/>
                <w:szCs w:val="18"/>
              </w:rPr>
              <w:t>2</w:t>
            </w:r>
            <w:r w:rsidRPr="008D57C6">
              <w:rPr>
                <w:rFonts w:cs="Arial"/>
                <w:bCs/>
                <w:sz w:val="18"/>
                <w:szCs w:val="18"/>
              </w:rPr>
              <w:fldChar w:fldCharType="end"/>
            </w:r>
            <w:r w:rsidRPr="008D57C6">
              <w:rPr>
                <w:rFonts w:cs="Arial"/>
                <w:sz w:val="18"/>
                <w:szCs w:val="18"/>
              </w:rPr>
              <w:t xml:space="preserve"> od </w:t>
            </w:r>
            <w:r w:rsidRPr="008D57C6">
              <w:rPr>
                <w:rFonts w:cs="Arial"/>
                <w:bCs/>
                <w:sz w:val="18"/>
                <w:szCs w:val="18"/>
              </w:rPr>
              <w:fldChar w:fldCharType="begin"/>
            </w:r>
            <w:r w:rsidRPr="008D57C6">
              <w:rPr>
                <w:rFonts w:cs="Arial"/>
                <w:bCs/>
                <w:sz w:val="18"/>
                <w:szCs w:val="18"/>
              </w:rPr>
              <w:instrText>NUMPAGES</w:instrText>
            </w:r>
            <w:r w:rsidRPr="008D57C6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CA0526">
              <w:rPr>
                <w:rFonts w:cs="Arial"/>
                <w:bCs/>
                <w:noProof/>
                <w:sz w:val="18"/>
                <w:szCs w:val="18"/>
              </w:rPr>
              <w:t>2</w:t>
            </w:r>
            <w:r w:rsidRPr="008D57C6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DA3D98" w:rsidRPr="008D57C6" w:rsidRDefault="00DA3D98" w:rsidP="008D57C6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-177177950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631789767"/>
          <w:docPartObj>
            <w:docPartGallery w:val="Page Numbers (Top of Page)"/>
            <w:docPartUnique/>
          </w:docPartObj>
        </w:sdtPr>
        <w:sdtEndPr/>
        <w:sdtContent>
          <w:p w:rsidR="008D57C6" w:rsidRPr="008D57C6" w:rsidRDefault="008D57C6" w:rsidP="008D57C6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8D57C6">
              <w:rPr>
                <w:sz w:val="18"/>
                <w:szCs w:val="18"/>
              </w:rPr>
              <w:t xml:space="preserve">Stran </w:t>
            </w:r>
            <w:r w:rsidRPr="008D57C6">
              <w:rPr>
                <w:bCs/>
                <w:sz w:val="18"/>
                <w:szCs w:val="18"/>
              </w:rPr>
              <w:fldChar w:fldCharType="begin"/>
            </w:r>
            <w:r w:rsidRPr="008D57C6">
              <w:rPr>
                <w:bCs/>
                <w:sz w:val="18"/>
                <w:szCs w:val="18"/>
              </w:rPr>
              <w:instrText>PAGE</w:instrText>
            </w:r>
            <w:r w:rsidRPr="008D57C6">
              <w:rPr>
                <w:bCs/>
                <w:sz w:val="18"/>
                <w:szCs w:val="18"/>
              </w:rPr>
              <w:fldChar w:fldCharType="separate"/>
            </w:r>
            <w:r w:rsidR="00CA0526">
              <w:rPr>
                <w:bCs/>
                <w:noProof/>
                <w:sz w:val="18"/>
                <w:szCs w:val="18"/>
              </w:rPr>
              <w:t>1</w:t>
            </w:r>
            <w:r w:rsidRPr="008D57C6">
              <w:rPr>
                <w:bCs/>
                <w:sz w:val="18"/>
                <w:szCs w:val="18"/>
              </w:rPr>
              <w:fldChar w:fldCharType="end"/>
            </w:r>
            <w:r w:rsidRPr="008D57C6">
              <w:rPr>
                <w:sz w:val="18"/>
                <w:szCs w:val="18"/>
              </w:rPr>
              <w:t xml:space="preserve"> od </w:t>
            </w:r>
            <w:r w:rsidRPr="008D57C6">
              <w:rPr>
                <w:bCs/>
                <w:sz w:val="18"/>
                <w:szCs w:val="18"/>
              </w:rPr>
              <w:fldChar w:fldCharType="begin"/>
            </w:r>
            <w:r w:rsidRPr="008D57C6">
              <w:rPr>
                <w:bCs/>
                <w:sz w:val="18"/>
                <w:szCs w:val="18"/>
              </w:rPr>
              <w:instrText>NUMPAGES</w:instrText>
            </w:r>
            <w:r w:rsidRPr="008D57C6">
              <w:rPr>
                <w:bCs/>
                <w:sz w:val="18"/>
                <w:szCs w:val="18"/>
              </w:rPr>
              <w:fldChar w:fldCharType="separate"/>
            </w:r>
            <w:r w:rsidR="00CA0526">
              <w:rPr>
                <w:bCs/>
                <w:noProof/>
                <w:sz w:val="18"/>
                <w:szCs w:val="18"/>
              </w:rPr>
              <w:t>2</w:t>
            </w:r>
            <w:r w:rsidRPr="008D57C6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DA3D98" w:rsidRPr="008D57C6" w:rsidRDefault="00DA3D98" w:rsidP="008D57C6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F89" w:rsidRDefault="00593F89" w:rsidP="00107834">
      <w:pPr>
        <w:spacing w:line="240" w:lineRule="auto"/>
      </w:pPr>
      <w:r>
        <w:separator/>
      </w:r>
    </w:p>
  </w:footnote>
  <w:footnote w:type="continuationSeparator" w:id="0">
    <w:p w:rsidR="00593F89" w:rsidRDefault="00593F8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D98" w:rsidRPr="0095713A" w:rsidRDefault="00DA3D98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Funkcionalne zahteve</w:t>
    </w:r>
    <w:r w:rsidRPr="0095713A">
      <w:rPr>
        <w:sz w:val="16"/>
        <w:szCs w:val="16"/>
      </w:rPr>
      <w:t>«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F4E" w:rsidRDefault="000A4F4E" w:rsidP="00C8731C">
    <w:pPr>
      <w:pStyle w:val="Glava"/>
      <w:pBdr>
        <w:bottom w:val="single" w:sz="6" w:space="1" w:color="auto"/>
      </w:pBdr>
      <w:rPr>
        <w:rFonts w:cs="Arial"/>
        <w:sz w:val="18"/>
        <w:szCs w:val="18"/>
      </w:rPr>
    </w:pPr>
  </w:p>
  <w:p w:rsidR="00DA3D98" w:rsidRPr="008C6AA1" w:rsidRDefault="00DA3D98" w:rsidP="00C8731C">
    <w:pPr>
      <w:pStyle w:val="Glava"/>
      <w:pBdr>
        <w:bottom w:val="single" w:sz="6" w:space="1" w:color="auto"/>
      </w:pBdr>
      <w:rPr>
        <w:rFonts w:cs="Arial"/>
        <w:sz w:val="18"/>
        <w:szCs w:val="18"/>
      </w:rPr>
    </w:pPr>
    <w:r w:rsidRPr="008C6AA1">
      <w:rPr>
        <w:rFonts w:cs="Arial"/>
        <w:sz w:val="18"/>
        <w:szCs w:val="18"/>
      </w:rPr>
      <w:t>Obrazec »</w:t>
    </w:r>
    <w:r>
      <w:rPr>
        <w:rFonts w:cs="Arial"/>
        <w:sz w:val="18"/>
        <w:szCs w:val="18"/>
      </w:rPr>
      <w:t>Funkcionalne zahteve</w:t>
    </w:r>
    <w:r w:rsidRPr="008C6AA1">
      <w:rPr>
        <w:rFonts w:cs="Arial"/>
        <w:sz w:val="18"/>
        <w:szCs w:val="18"/>
      </w:rPr>
      <w:t>«</w:t>
    </w:r>
  </w:p>
  <w:p w:rsidR="00DA3D98" w:rsidRPr="008C6AA1" w:rsidRDefault="00DA3D98" w:rsidP="00C8731C">
    <w:pPr>
      <w:pStyle w:val="Glava"/>
      <w:rPr>
        <w:rFonts w:cs="Arial"/>
        <w:szCs w:val="20"/>
      </w:rPr>
    </w:pPr>
  </w:p>
  <w:p w:rsidR="00DA3D98" w:rsidRDefault="00DA3D98" w:rsidP="00C8731C">
    <w:pPr>
      <w:pStyle w:val="Glava"/>
      <w:rPr>
        <w:rFonts w:cs="Arial"/>
        <w:szCs w:val="20"/>
      </w:rPr>
    </w:pPr>
  </w:p>
  <w:p w:rsidR="00DA3D98" w:rsidRPr="008C6AA1" w:rsidRDefault="00DA3D98" w:rsidP="00C8731C">
    <w:pPr>
      <w:pStyle w:val="Glava"/>
      <w:rPr>
        <w:rFonts w:cs="Arial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0DFA5D9E"/>
    <w:multiLevelType w:val="multilevel"/>
    <w:tmpl w:val="D9AAF45A"/>
    <w:styleLink w:val="Natevanjestevilkami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3">
    <w:nsid w:val="1D0D1FE7"/>
    <w:multiLevelType w:val="multilevel"/>
    <w:tmpl w:val="2114831E"/>
    <w:numStyleLink w:val="Headings"/>
  </w:abstractNum>
  <w:abstractNum w:abstractNumId="14">
    <w:nsid w:val="21113CAF"/>
    <w:multiLevelType w:val="multilevel"/>
    <w:tmpl w:val="681E9C34"/>
    <w:lvl w:ilvl="0">
      <w:start w:val="1"/>
      <w:numFmt w:val="decimal"/>
      <w:pStyle w:val="Natevanjestevilkami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tevanjestevilkami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tevanjestevilkami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E4740E"/>
    <w:multiLevelType w:val="hybridMultilevel"/>
    <w:tmpl w:val="F98277E2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466BFA"/>
    <w:multiLevelType w:val="hybridMultilevel"/>
    <w:tmpl w:val="38D46710"/>
    <w:lvl w:ilvl="0" w:tplc="6ACA63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3E7A34"/>
    <w:multiLevelType w:val="hybridMultilevel"/>
    <w:tmpl w:val="C38C4A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B834F0"/>
    <w:multiLevelType w:val="hybridMultilevel"/>
    <w:tmpl w:val="E72E7B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374023"/>
    <w:multiLevelType w:val="multilevel"/>
    <w:tmpl w:val="F18C4B80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4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5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13"/>
  </w:num>
  <w:num w:numId="4">
    <w:abstractNumId w:val="15"/>
  </w:num>
  <w:num w:numId="5">
    <w:abstractNumId w:val="24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26"/>
  </w:num>
  <w:num w:numId="12">
    <w:abstractNumId w:val="27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3"/>
  </w:num>
  <w:num w:numId="27">
    <w:abstractNumId w:val="13"/>
  </w:num>
  <w:num w:numId="28">
    <w:abstractNumId w:val="13"/>
  </w:num>
  <w:num w:numId="29">
    <w:abstractNumId w:val="10"/>
  </w:num>
  <w:num w:numId="30">
    <w:abstractNumId w:val="16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8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B9"/>
    <w:rsid w:val="00002A2A"/>
    <w:rsid w:val="00011ADB"/>
    <w:rsid w:val="00024B31"/>
    <w:rsid w:val="0005322A"/>
    <w:rsid w:val="000757BF"/>
    <w:rsid w:val="000833B2"/>
    <w:rsid w:val="00084A5E"/>
    <w:rsid w:val="00092B03"/>
    <w:rsid w:val="00093D68"/>
    <w:rsid w:val="0009508A"/>
    <w:rsid w:val="000A351D"/>
    <w:rsid w:val="000A4F4E"/>
    <w:rsid w:val="000A5951"/>
    <w:rsid w:val="000A7D83"/>
    <w:rsid w:val="000C0329"/>
    <w:rsid w:val="000E7B1F"/>
    <w:rsid w:val="000F75C6"/>
    <w:rsid w:val="0010208D"/>
    <w:rsid w:val="00107834"/>
    <w:rsid w:val="00120C2D"/>
    <w:rsid w:val="0013311A"/>
    <w:rsid w:val="0014383B"/>
    <w:rsid w:val="00156704"/>
    <w:rsid w:val="0019224F"/>
    <w:rsid w:val="00194E4E"/>
    <w:rsid w:val="001A6646"/>
    <w:rsid w:val="001E5A2F"/>
    <w:rsid w:val="00205ED9"/>
    <w:rsid w:val="00217744"/>
    <w:rsid w:val="00220C1F"/>
    <w:rsid w:val="00221886"/>
    <w:rsid w:val="00224601"/>
    <w:rsid w:val="00263E4E"/>
    <w:rsid w:val="002649A7"/>
    <w:rsid w:val="00272B80"/>
    <w:rsid w:val="00275FAC"/>
    <w:rsid w:val="002760F5"/>
    <w:rsid w:val="002A1CF1"/>
    <w:rsid w:val="002B5236"/>
    <w:rsid w:val="002C29A2"/>
    <w:rsid w:val="002C3508"/>
    <w:rsid w:val="002D73CF"/>
    <w:rsid w:val="002E4C52"/>
    <w:rsid w:val="002E607E"/>
    <w:rsid w:val="002F7F9C"/>
    <w:rsid w:val="00325182"/>
    <w:rsid w:val="00326F68"/>
    <w:rsid w:val="00334544"/>
    <w:rsid w:val="00335F1E"/>
    <w:rsid w:val="003432A2"/>
    <w:rsid w:val="00344A92"/>
    <w:rsid w:val="00382AAE"/>
    <w:rsid w:val="003960A2"/>
    <w:rsid w:val="003A2089"/>
    <w:rsid w:val="003A2683"/>
    <w:rsid w:val="003A448E"/>
    <w:rsid w:val="003C2F11"/>
    <w:rsid w:val="003C340B"/>
    <w:rsid w:val="003C7DB9"/>
    <w:rsid w:val="003E4767"/>
    <w:rsid w:val="003E5A33"/>
    <w:rsid w:val="003F4E09"/>
    <w:rsid w:val="00403E7B"/>
    <w:rsid w:val="00414D0D"/>
    <w:rsid w:val="00415FE8"/>
    <w:rsid w:val="0042746E"/>
    <w:rsid w:val="00431E63"/>
    <w:rsid w:val="00455CB9"/>
    <w:rsid w:val="00455F3B"/>
    <w:rsid w:val="0046214B"/>
    <w:rsid w:val="00462AC8"/>
    <w:rsid w:val="00463586"/>
    <w:rsid w:val="004640F6"/>
    <w:rsid w:val="00481449"/>
    <w:rsid w:val="0049599C"/>
    <w:rsid w:val="004A1ECA"/>
    <w:rsid w:val="004A64F5"/>
    <w:rsid w:val="004B2835"/>
    <w:rsid w:val="004B7F76"/>
    <w:rsid w:val="004D7AFD"/>
    <w:rsid w:val="004E5D6B"/>
    <w:rsid w:val="004E764B"/>
    <w:rsid w:val="004F4C00"/>
    <w:rsid w:val="00506000"/>
    <w:rsid w:val="005178B0"/>
    <w:rsid w:val="00523C1A"/>
    <w:rsid w:val="00527979"/>
    <w:rsid w:val="00534496"/>
    <w:rsid w:val="00540A16"/>
    <w:rsid w:val="00544E43"/>
    <w:rsid w:val="00555DE8"/>
    <w:rsid w:val="0057260C"/>
    <w:rsid w:val="0057557F"/>
    <w:rsid w:val="00584441"/>
    <w:rsid w:val="00593F89"/>
    <w:rsid w:val="00594096"/>
    <w:rsid w:val="00596170"/>
    <w:rsid w:val="005A1F42"/>
    <w:rsid w:val="005A4B6E"/>
    <w:rsid w:val="005B5FE2"/>
    <w:rsid w:val="005C1509"/>
    <w:rsid w:val="005E4481"/>
    <w:rsid w:val="005F233F"/>
    <w:rsid w:val="00612607"/>
    <w:rsid w:val="00620909"/>
    <w:rsid w:val="0067083A"/>
    <w:rsid w:val="006711C3"/>
    <w:rsid w:val="006A1E08"/>
    <w:rsid w:val="006B3F94"/>
    <w:rsid w:val="006C40F1"/>
    <w:rsid w:val="006C6D7A"/>
    <w:rsid w:val="006D551F"/>
    <w:rsid w:val="006D61B1"/>
    <w:rsid w:val="00701D0F"/>
    <w:rsid w:val="007049C7"/>
    <w:rsid w:val="00704FC3"/>
    <w:rsid w:val="00711B52"/>
    <w:rsid w:val="00723A1A"/>
    <w:rsid w:val="0073137B"/>
    <w:rsid w:val="00734CF4"/>
    <w:rsid w:val="00742D22"/>
    <w:rsid w:val="0074755C"/>
    <w:rsid w:val="007751CA"/>
    <w:rsid w:val="00781ED3"/>
    <w:rsid w:val="007841E0"/>
    <w:rsid w:val="007863D9"/>
    <w:rsid w:val="00797FD8"/>
    <w:rsid w:val="007C4483"/>
    <w:rsid w:val="007C7010"/>
    <w:rsid w:val="007D1C53"/>
    <w:rsid w:val="007D4B7E"/>
    <w:rsid w:val="007D6A5C"/>
    <w:rsid w:val="007F1BDE"/>
    <w:rsid w:val="007F7736"/>
    <w:rsid w:val="008111A0"/>
    <w:rsid w:val="008233FB"/>
    <w:rsid w:val="00825572"/>
    <w:rsid w:val="008257CD"/>
    <w:rsid w:val="00833D53"/>
    <w:rsid w:val="0087501E"/>
    <w:rsid w:val="00881CE0"/>
    <w:rsid w:val="00886B4C"/>
    <w:rsid w:val="0089220C"/>
    <w:rsid w:val="008A2E85"/>
    <w:rsid w:val="008B6540"/>
    <w:rsid w:val="008D3DA5"/>
    <w:rsid w:val="008D4B56"/>
    <w:rsid w:val="008D57C6"/>
    <w:rsid w:val="008F6BFB"/>
    <w:rsid w:val="009070AB"/>
    <w:rsid w:val="00912BCB"/>
    <w:rsid w:val="009138E8"/>
    <w:rsid w:val="009177CD"/>
    <w:rsid w:val="0092220B"/>
    <w:rsid w:val="00934D52"/>
    <w:rsid w:val="00944262"/>
    <w:rsid w:val="0095713A"/>
    <w:rsid w:val="00975A8B"/>
    <w:rsid w:val="00991184"/>
    <w:rsid w:val="00994371"/>
    <w:rsid w:val="009A0CEA"/>
    <w:rsid w:val="009A2358"/>
    <w:rsid w:val="009C5AF3"/>
    <w:rsid w:val="009C77C3"/>
    <w:rsid w:val="009E22F2"/>
    <w:rsid w:val="009E62FD"/>
    <w:rsid w:val="009F6C99"/>
    <w:rsid w:val="00A061DF"/>
    <w:rsid w:val="00A06E58"/>
    <w:rsid w:val="00A15B91"/>
    <w:rsid w:val="00A2007F"/>
    <w:rsid w:val="00A211A3"/>
    <w:rsid w:val="00A23034"/>
    <w:rsid w:val="00A65439"/>
    <w:rsid w:val="00A66860"/>
    <w:rsid w:val="00A71C46"/>
    <w:rsid w:val="00A84CFE"/>
    <w:rsid w:val="00A85A11"/>
    <w:rsid w:val="00A92B8E"/>
    <w:rsid w:val="00AA08AF"/>
    <w:rsid w:val="00AA2551"/>
    <w:rsid w:val="00AA5F3C"/>
    <w:rsid w:val="00AA64F1"/>
    <w:rsid w:val="00AB6614"/>
    <w:rsid w:val="00AB6E35"/>
    <w:rsid w:val="00B144D9"/>
    <w:rsid w:val="00B21710"/>
    <w:rsid w:val="00B26FAF"/>
    <w:rsid w:val="00B40040"/>
    <w:rsid w:val="00B6129B"/>
    <w:rsid w:val="00B8153D"/>
    <w:rsid w:val="00B836D7"/>
    <w:rsid w:val="00B8627E"/>
    <w:rsid w:val="00B86F15"/>
    <w:rsid w:val="00B9508F"/>
    <w:rsid w:val="00B9740D"/>
    <w:rsid w:val="00BA2D2D"/>
    <w:rsid w:val="00BA666D"/>
    <w:rsid w:val="00BD605A"/>
    <w:rsid w:val="00BD6D17"/>
    <w:rsid w:val="00BE5FDD"/>
    <w:rsid w:val="00BF041A"/>
    <w:rsid w:val="00BF4257"/>
    <w:rsid w:val="00BF4E57"/>
    <w:rsid w:val="00BF66C3"/>
    <w:rsid w:val="00BF69C4"/>
    <w:rsid w:val="00BF6AF0"/>
    <w:rsid w:val="00C03CF7"/>
    <w:rsid w:val="00C31BAC"/>
    <w:rsid w:val="00C467AA"/>
    <w:rsid w:val="00C6028B"/>
    <w:rsid w:val="00C6366A"/>
    <w:rsid w:val="00C64F8D"/>
    <w:rsid w:val="00C73608"/>
    <w:rsid w:val="00C8731C"/>
    <w:rsid w:val="00CA0526"/>
    <w:rsid w:val="00CA5B81"/>
    <w:rsid w:val="00CA5D3E"/>
    <w:rsid w:val="00CA7D03"/>
    <w:rsid w:val="00CB37FF"/>
    <w:rsid w:val="00CC0921"/>
    <w:rsid w:val="00CC3A9A"/>
    <w:rsid w:val="00CF4127"/>
    <w:rsid w:val="00CF749E"/>
    <w:rsid w:val="00D07940"/>
    <w:rsid w:val="00D16510"/>
    <w:rsid w:val="00D2099B"/>
    <w:rsid w:val="00D20C73"/>
    <w:rsid w:val="00D25EBA"/>
    <w:rsid w:val="00D419D2"/>
    <w:rsid w:val="00D56E99"/>
    <w:rsid w:val="00D67342"/>
    <w:rsid w:val="00D80556"/>
    <w:rsid w:val="00D87110"/>
    <w:rsid w:val="00DA3D98"/>
    <w:rsid w:val="00DA5BD1"/>
    <w:rsid w:val="00DA6A21"/>
    <w:rsid w:val="00DD3903"/>
    <w:rsid w:val="00DE571D"/>
    <w:rsid w:val="00DF01CE"/>
    <w:rsid w:val="00E25E64"/>
    <w:rsid w:val="00E266D2"/>
    <w:rsid w:val="00E2719D"/>
    <w:rsid w:val="00E31F32"/>
    <w:rsid w:val="00E34995"/>
    <w:rsid w:val="00E47DFF"/>
    <w:rsid w:val="00E52A0D"/>
    <w:rsid w:val="00E7577B"/>
    <w:rsid w:val="00E919D2"/>
    <w:rsid w:val="00EA0F18"/>
    <w:rsid w:val="00EB6425"/>
    <w:rsid w:val="00EC7F23"/>
    <w:rsid w:val="00EE2BC4"/>
    <w:rsid w:val="00EF0D79"/>
    <w:rsid w:val="00EF75EB"/>
    <w:rsid w:val="00F014F4"/>
    <w:rsid w:val="00F40D14"/>
    <w:rsid w:val="00F5163C"/>
    <w:rsid w:val="00F51C08"/>
    <w:rsid w:val="00F73EE5"/>
    <w:rsid w:val="00FA6074"/>
    <w:rsid w:val="00FB1788"/>
    <w:rsid w:val="00FC324B"/>
    <w:rsid w:val="00FC566B"/>
    <w:rsid w:val="00FC56E3"/>
    <w:rsid w:val="00FE514D"/>
    <w:rsid w:val="00FF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620909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FC566B"/>
    <w:pPr>
      <w:numPr>
        <w:ilvl w:val="3"/>
        <w:numId w:val="18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620909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1Znak">
    <w:name w:val="Naslov 1 Znak"/>
    <w:link w:val="Naslov1"/>
    <w:uiPriority w:val="9"/>
    <w:rsid w:val="00DE571D"/>
    <w:rPr>
      <w:rFonts w:ascii="Arial" w:hAnsi="Arial"/>
      <w:b/>
      <w:bCs/>
      <w:caps/>
      <w:szCs w:val="28"/>
      <w:lang w:val="sl-SI" w:eastAsia="en-US" w:bidi="ar-SA"/>
    </w:rPr>
  </w:style>
  <w:style w:type="character" w:customStyle="1" w:styleId="Naslov3Znak">
    <w:name w:val="Naslov 3 Znak"/>
    <w:link w:val="Naslov3"/>
    <w:uiPriority w:val="9"/>
    <w:rsid w:val="00620909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link w:val="Naslov4"/>
    <w:uiPriority w:val="9"/>
    <w:rsid w:val="00FC566B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 w:cs="Times New Roman"/>
      <w:i/>
      <w:sz w:val="20"/>
      <w:szCs w:val="26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uiPriority w:val="99"/>
    <w:rsid w:val="009A0CEA"/>
    <w:pPr>
      <w:numPr>
        <w:numId w:val="2"/>
      </w:numPr>
    </w:pPr>
  </w:style>
  <w:style w:type="numbering" w:customStyle="1" w:styleId="Bulletsliststyle">
    <w:name w:val="Bulletslist style"/>
    <w:uiPriority w:val="99"/>
    <w:rsid w:val="008111A0"/>
    <w:pPr>
      <w:numPr>
        <w:numId w:val="5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5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5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5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5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5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customStyle="1" w:styleId="Brezrazmikov1">
    <w:name w:val="Brez razmikov1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customStyle="1" w:styleId="Besedilooznabemesta1">
    <w:name w:val="Besedilo označbe mesta1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rsid w:val="00AA255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19"/>
      </w:numPr>
      <w:spacing w:before="120" w:line="260" w:lineRule="atLeast"/>
      <w:ind w:left="357" w:hanging="357"/>
      <w:jc w:val="both"/>
    </w:pPr>
    <w:rPr>
      <w:rFonts w:ascii="Arial" w:eastAsia="Times New Roman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0"/>
        <w:numId w:val="0"/>
      </w:numPr>
      <w:tabs>
        <w:tab w:val="num" w:pos="2880"/>
      </w:tabs>
      <w:ind w:left="2880" w:hanging="720"/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  <w:tabs>
        <w:tab w:val="num" w:pos="2880"/>
      </w:tabs>
      <w:ind w:left="2880" w:hanging="720"/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  <w:tabs>
        <w:tab w:val="num" w:pos="2880"/>
      </w:tabs>
      <w:ind w:left="2880" w:hanging="720"/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  <w:tabs>
        <w:tab w:val="num" w:pos="2880"/>
      </w:tabs>
      <w:ind w:left="2880" w:hanging="720"/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  <w:tabs>
        <w:tab w:val="num" w:pos="2880"/>
      </w:tabs>
      <w:ind w:left="2880" w:hanging="720"/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  <w:tabs>
        <w:tab w:val="num" w:pos="2880"/>
      </w:tabs>
      <w:ind w:left="2880" w:hanging="720"/>
    </w:pPr>
  </w:style>
  <w:style w:type="numbering" w:customStyle="1" w:styleId="Natevanjestevilkami">
    <w:name w:val="Naštevanje s številkami"/>
    <w:uiPriority w:val="99"/>
    <w:rsid w:val="009138E8"/>
    <w:pPr>
      <w:numPr>
        <w:numId w:val="21"/>
      </w:numPr>
    </w:pPr>
  </w:style>
  <w:style w:type="paragraph" w:customStyle="1" w:styleId="pogodbaleni">
    <w:name w:val="pogodba členi"/>
    <w:next w:val="Navaden"/>
    <w:qFormat/>
    <w:rsid w:val="00BD605A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BD6D17"/>
    <w:rPr>
      <w:rFonts w:ascii="Arial" w:eastAsia="Calibri" w:hAnsi="Arial" w:cs="Times New Roman"/>
      <w:sz w:val="20"/>
      <w:szCs w:val="20"/>
    </w:rPr>
  </w:style>
  <w:style w:type="paragraph" w:customStyle="1" w:styleId="Odstavekseznama1">
    <w:name w:val="Odstavek seznama1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415FE8"/>
    <w:rPr>
      <w:rFonts w:ascii="Arial" w:eastAsia="Calibri" w:hAnsi="Arial" w:cs="Times New Roman"/>
      <w:b/>
      <w:bCs/>
      <w:sz w:val="20"/>
      <w:szCs w:val="20"/>
    </w:rPr>
  </w:style>
  <w:style w:type="paragraph" w:customStyle="1" w:styleId="Odstavekseznama11">
    <w:name w:val="Odstavek seznama11"/>
    <w:basedOn w:val="Navaden"/>
    <w:uiPriority w:val="34"/>
    <w:qFormat/>
    <w:rsid w:val="008233FB"/>
    <w:pPr>
      <w:spacing w:line="240" w:lineRule="auto"/>
      <w:ind w:left="708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25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620909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FC566B"/>
    <w:pPr>
      <w:numPr>
        <w:ilvl w:val="3"/>
        <w:numId w:val="18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620909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1Znak">
    <w:name w:val="Naslov 1 Znak"/>
    <w:link w:val="Naslov1"/>
    <w:uiPriority w:val="9"/>
    <w:rsid w:val="00DE571D"/>
    <w:rPr>
      <w:rFonts w:ascii="Arial" w:hAnsi="Arial"/>
      <w:b/>
      <w:bCs/>
      <w:caps/>
      <w:szCs w:val="28"/>
      <w:lang w:val="sl-SI" w:eastAsia="en-US" w:bidi="ar-SA"/>
    </w:rPr>
  </w:style>
  <w:style w:type="character" w:customStyle="1" w:styleId="Naslov3Znak">
    <w:name w:val="Naslov 3 Znak"/>
    <w:link w:val="Naslov3"/>
    <w:uiPriority w:val="9"/>
    <w:rsid w:val="00620909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link w:val="Naslov4"/>
    <w:uiPriority w:val="9"/>
    <w:rsid w:val="00FC566B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 w:cs="Times New Roman"/>
      <w:i/>
      <w:sz w:val="20"/>
      <w:szCs w:val="26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uiPriority w:val="99"/>
    <w:rsid w:val="009A0CEA"/>
    <w:pPr>
      <w:numPr>
        <w:numId w:val="2"/>
      </w:numPr>
    </w:pPr>
  </w:style>
  <w:style w:type="numbering" w:customStyle="1" w:styleId="Bulletsliststyle">
    <w:name w:val="Bulletslist style"/>
    <w:uiPriority w:val="99"/>
    <w:rsid w:val="008111A0"/>
    <w:pPr>
      <w:numPr>
        <w:numId w:val="5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5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5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5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5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5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customStyle="1" w:styleId="Brezrazmikov1">
    <w:name w:val="Brez razmikov1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customStyle="1" w:styleId="Besedilooznabemesta1">
    <w:name w:val="Besedilo označbe mesta1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rsid w:val="00AA255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19"/>
      </w:numPr>
      <w:spacing w:before="120" w:line="260" w:lineRule="atLeast"/>
      <w:ind w:left="357" w:hanging="357"/>
      <w:jc w:val="both"/>
    </w:pPr>
    <w:rPr>
      <w:rFonts w:ascii="Arial" w:eastAsia="Times New Roman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0"/>
        <w:numId w:val="0"/>
      </w:numPr>
      <w:tabs>
        <w:tab w:val="num" w:pos="2880"/>
      </w:tabs>
      <w:ind w:left="2880" w:hanging="720"/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  <w:tabs>
        <w:tab w:val="num" w:pos="2880"/>
      </w:tabs>
      <w:ind w:left="2880" w:hanging="720"/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  <w:tabs>
        <w:tab w:val="num" w:pos="2880"/>
      </w:tabs>
      <w:ind w:left="2880" w:hanging="720"/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  <w:tabs>
        <w:tab w:val="num" w:pos="2880"/>
      </w:tabs>
      <w:ind w:left="2880" w:hanging="720"/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  <w:tabs>
        <w:tab w:val="num" w:pos="2880"/>
      </w:tabs>
      <w:ind w:left="2880" w:hanging="720"/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  <w:tabs>
        <w:tab w:val="num" w:pos="2880"/>
      </w:tabs>
      <w:ind w:left="2880" w:hanging="720"/>
    </w:pPr>
  </w:style>
  <w:style w:type="numbering" w:customStyle="1" w:styleId="Natevanjestevilkami">
    <w:name w:val="Naštevanje s številkami"/>
    <w:uiPriority w:val="99"/>
    <w:rsid w:val="009138E8"/>
    <w:pPr>
      <w:numPr>
        <w:numId w:val="21"/>
      </w:numPr>
    </w:pPr>
  </w:style>
  <w:style w:type="paragraph" w:customStyle="1" w:styleId="pogodbaleni">
    <w:name w:val="pogodba členi"/>
    <w:next w:val="Navaden"/>
    <w:qFormat/>
    <w:rsid w:val="00BD605A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BD6D17"/>
    <w:rPr>
      <w:rFonts w:ascii="Arial" w:eastAsia="Calibri" w:hAnsi="Arial" w:cs="Times New Roman"/>
      <w:sz w:val="20"/>
      <w:szCs w:val="20"/>
    </w:rPr>
  </w:style>
  <w:style w:type="paragraph" w:customStyle="1" w:styleId="Odstavekseznama1">
    <w:name w:val="Odstavek seznama1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415FE8"/>
    <w:rPr>
      <w:rFonts w:ascii="Arial" w:eastAsia="Calibri" w:hAnsi="Arial" w:cs="Times New Roman"/>
      <w:b/>
      <w:bCs/>
      <w:sz w:val="20"/>
      <w:szCs w:val="20"/>
    </w:rPr>
  </w:style>
  <w:style w:type="paragraph" w:customStyle="1" w:styleId="Odstavekseznama11">
    <w:name w:val="Odstavek seznama11"/>
    <w:basedOn w:val="Navaden"/>
    <w:uiPriority w:val="34"/>
    <w:qFormat/>
    <w:rsid w:val="008233FB"/>
    <w:pPr>
      <w:spacing w:line="240" w:lineRule="auto"/>
      <w:ind w:left="708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25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0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9C96E87-61E1-4137-8DAB-46CC8347F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Predloga.dotx</Template>
  <TotalTime>16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>MFRS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creator>Administrator</dc:creator>
  <cp:lastModifiedBy>Barbara Japelj</cp:lastModifiedBy>
  <cp:revision>8</cp:revision>
  <cp:lastPrinted>2017-06-22T11:19:00Z</cp:lastPrinted>
  <dcterms:created xsi:type="dcterms:W3CDTF">2017-10-02T08:24:00Z</dcterms:created>
  <dcterms:modified xsi:type="dcterms:W3CDTF">2017-10-23T09:29:00Z</dcterms:modified>
</cp:coreProperties>
</file>